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A6642" w14:textId="77777777" w:rsidR="00544FDA" w:rsidRDefault="00544FDA" w:rsidP="00544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MARKYNFELD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BF1C705" w14:textId="77777777" w:rsidR="00544FDA" w:rsidRDefault="00544FDA" w:rsidP="00544FDA">
      <w:pPr>
        <w:rPr>
          <w:rFonts w:ascii="Times New Roman" w:hAnsi="Times New Roman" w:cs="Times New Roman"/>
        </w:rPr>
      </w:pPr>
    </w:p>
    <w:p w14:paraId="356CEAE0" w14:textId="77777777" w:rsidR="00544FDA" w:rsidRDefault="00544FDA" w:rsidP="00544FDA">
      <w:pPr>
        <w:rPr>
          <w:rFonts w:ascii="Times New Roman" w:hAnsi="Times New Roman" w:cs="Times New Roman"/>
        </w:rPr>
      </w:pPr>
    </w:p>
    <w:p w14:paraId="2E7B681F" w14:textId="77777777" w:rsidR="00544FDA" w:rsidRDefault="00544FDA" w:rsidP="00544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= William </w:t>
      </w:r>
      <w:proofErr w:type="spellStart"/>
      <w:r>
        <w:rPr>
          <w:rFonts w:ascii="Times New Roman" w:hAnsi="Times New Roman" w:cs="Times New Roman"/>
        </w:rPr>
        <w:t>Yeresly</w:t>
      </w:r>
      <w:proofErr w:type="spellEnd"/>
      <w:r>
        <w:rPr>
          <w:rFonts w:ascii="Times New Roman" w:hAnsi="Times New Roman" w:cs="Times New Roman"/>
        </w:rPr>
        <w:t>.</w:t>
      </w:r>
    </w:p>
    <w:p w14:paraId="4F563172" w14:textId="77777777" w:rsidR="00544FDA" w:rsidRDefault="00544FDA" w:rsidP="00544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74E3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8B3C77E" w14:textId="77777777" w:rsidR="00544FDA" w:rsidRDefault="00544FDA" w:rsidP="00544FDA">
      <w:pPr>
        <w:rPr>
          <w:rFonts w:ascii="Times New Roman" w:hAnsi="Times New Roman" w:cs="Times New Roman"/>
        </w:rPr>
      </w:pPr>
    </w:p>
    <w:p w14:paraId="63F907E2" w14:textId="77777777" w:rsidR="00544FDA" w:rsidRDefault="00544FDA" w:rsidP="00544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= Sir John </w:t>
      </w:r>
      <w:proofErr w:type="spellStart"/>
      <w:r>
        <w:rPr>
          <w:rFonts w:ascii="Times New Roman" w:hAnsi="Times New Roman" w:cs="Times New Roman"/>
        </w:rPr>
        <w:t>Markynfeld</w:t>
      </w:r>
      <w:proofErr w:type="spellEnd"/>
      <w:r>
        <w:rPr>
          <w:rFonts w:ascii="Times New Roman" w:hAnsi="Times New Roman" w:cs="Times New Roman"/>
        </w:rPr>
        <w:t>(q.v.).    (ibid.)</w:t>
      </w:r>
    </w:p>
    <w:p w14:paraId="63B06482" w14:textId="77777777" w:rsidR="00544FDA" w:rsidRDefault="00544FDA" w:rsidP="00544FDA">
      <w:pPr>
        <w:rPr>
          <w:rFonts w:ascii="Times New Roman" w:hAnsi="Times New Roman" w:cs="Times New Roman"/>
        </w:rPr>
      </w:pPr>
    </w:p>
    <w:p w14:paraId="010CAF4A" w14:textId="77777777" w:rsidR="00544FDA" w:rsidRDefault="00544FDA" w:rsidP="00544FDA">
      <w:pPr>
        <w:rPr>
          <w:rFonts w:ascii="Times New Roman" w:hAnsi="Times New Roman" w:cs="Times New Roman"/>
        </w:rPr>
      </w:pPr>
    </w:p>
    <w:p w14:paraId="5EAD581D" w14:textId="77777777" w:rsidR="00544FDA" w:rsidRDefault="00544FDA" w:rsidP="00544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John Norton(q.v.) brought a plaint of debt against them and John </w:t>
      </w:r>
    </w:p>
    <w:p w14:paraId="3B1A2D26" w14:textId="77777777" w:rsidR="00544FDA" w:rsidRDefault="00544FDA" w:rsidP="00544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Barkesworth</w:t>
      </w:r>
      <w:proofErr w:type="spellEnd"/>
      <w:r>
        <w:rPr>
          <w:rFonts w:ascii="Times New Roman" w:hAnsi="Times New Roman" w:cs="Times New Roman"/>
        </w:rPr>
        <w:t xml:space="preserve"> of Easingwold, North Riding of Yorkshire(q.v.), as the executors</w:t>
      </w:r>
    </w:p>
    <w:p w14:paraId="7642DD39" w14:textId="77777777" w:rsidR="00544FDA" w:rsidRDefault="00544FDA" w:rsidP="00544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William </w:t>
      </w:r>
      <w:proofErr w:type="spellStart"/>
      <w:r>
        <w:rPr>
          <w:rFonts w:ascii="Times New Roman" w:hAnsi="Times New Roman" w:cs="Times New Roman"/>
        </w:rPr>
        <w:t>Yeresly</w:t>
      </w:r>
      <w:proofErr w:type="spellEnd"/>
      <w:r>
        <w:rPr>
          <w:rFonts w:ascii="Times New Roman" w:hAnsi="Times New Roman" w:cs="Times New Roman"/>
        </w:rPr>
        <w:t>.   (ibid.)</w:t>
      </w:r>
    </w:p>
    <w:p w14:paraId="7E2DCC6A" w14:textId="77777777" w:rsidR="00544FDA" w:rsidRDefault="00544FDA" w:rsidP="00544FDA">
      <w:pPr>
        <w:rPr>
          <w:rFonts w:ascii="Times New Roman" w:hAnsi="Times New Roman" w:cs="Times New Roman"/>
        </w:rPr>
      </w:pPr>
    </w:p>
    <w:p w14:paraId="3E07F053" w14:textId="77777777" w:rsidR="00544FDA" w:rsidRDefault="00544FDA" w:rsidP="00544FDA">
      <w:pPr>
        <w:rPr>
          <w:rFonts w:ascii="Times New Roman" w:hAnsi="Times New Roman" w:cs="Times New Roman"/>
        </w:rPr>
      </w:pPr>
    </w:p>
    <w:p w14:paraId="519B76B2" w14:textId="77777777" w:rsidR="00544FDA" w:rsidRDefault="00544FDA" w:rsidP="00544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July 2018</w:t>
      </w:r>
    </w:p>
    <w:p w14:paraId="2D329F5A" w14:textId="77777777" w:rsidR="006B2F86" w:rsidRPr="00E71FC3" w:rsidRDefault="00544F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5CBAA" w14:textId="77777777" w:rsidR="00544FDA" w:rsidRDefault="00544FDA" w:rsidP="00E71FC3">
      <w:r>
        <w:separator/>
      </w:r>
    </w:p>
  </w:endnote>
  <w:endnote w:type="continuationSeparator" w:id="0">
    <w:p w14:paraId="75EAF03D" w14:textId="77777777" w:rsidR="00544FDA" w:rsidRDefault="00544F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A51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806E1" w14:textId="77777777" w:rsidR="00544FDA" w:rsidRDefault="00544FDA" w:rsidP="00E71FC3">
      <w:r>
        <w:separator/>
      </w:r>
    </w:p>
  </w:footnote>
  <w:footnote w:type="continuationSeparator" w:id="0">
    <w:p w14:paraId="0554BFAB" w14:textId="77777777" w:rsidR="00544FDA" w:rsidRDefault="00544F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FDA"/>
    <w:rsid w:val="001A7C09"/>
    <w:rsid w:val="00544F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3B632"/>
  <w15:chartTrackingRefBased/>
  <w15:docId w15:val="{398D7239-148A-4867-B3C4-51045AE8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FD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44F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2018-09-01T21:05:00Z</dcterms:created>
  <dcterms:modified xsi:type="dcterms:W3CDTF">2018-09-01T21:05:00Z</dcterms:modified>
</cp:coreProperties>
</file>